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2026-08-28_SD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ATV DIN 18363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ATV DIN 18363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